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AC082" w14:textId="7777777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A42B8C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88770C">
        <w:rPr>
          <w:b/>
          <w:noProof/>
          <w:sz w:val="24"/>
        </w:rPr>
        <w:t>2</w:t>
      </w:r>
      <w:r w:rsidR="00732A1E">
        <w:rPr>
          <w:b/>
          <w:noProof/>
          <w:sz w:val="24"/>
        </w:rPr>
        <w:t>1838</w:t>
      </w:r>
    </w:p>
    <w:p w14:paraId="5D180E52" w14:textId="77777777" w:rsidR="006A45BA" w:rsidRPr="006A45BA" w:rsidRDefault="00A42B8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B01ACB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8877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</w:t>
      </w:r>
      <w:r w:rsidR="00566283">
        <w:rPr>
          <w:b/>
          <w:noProof/>
          <w:sz w:val="24"/>
        </w:rPr>
        <w:t xml:space="preserve"> </w:t>
      </w:r>
      <w:r w:rsidR="00B01ACB"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B01ACB"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</w:p>
    <w:p w14:paraId="7EEA4A7C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732A1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eastAsia="zh-CN"/>
        </w:rPr>
        <w:t>9.1.5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14:paraId="63EF9E54" w14:textId="77777777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732A1E" w:rsidRPr="00732A1E">
        <w:rPr>
          <w:sz w:val="32"/>
          <w:szCs w:val="32"/>
        </w:rPr>
        <w:t>New WID</w:t>
      </w:r>
      <w:r w:rsidR="00732A1E">
        <w:rPr>
          <w:sz w:val="32"/>
          <w:szCs w:val="32"/>
        </w:rPr>
        <w:t xml:space="preserve"> on </w:t>
      </w:r>
      <w:bookmarkStart w:id="0" w:name="_Hlk105578440"/>
      <w:r w:rsidR="00732A1E" w:rsidRPr="00732A1E">
        <w:rPr>
          <w:sz w:val="32"/>
          <w:szCs w:val="32"/>
        </w:rPr>
        <w:t xml:space="preserve">NR_CADC_R18_yBDL_xBUL </w:t>
      </w:r>
      <w:bookmarkEnd w:id="0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" w:name="_Hlk24657936"/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  <w:tblGridChange w:id="2">
          <w:tblGrid>
            <w:gridCol w:w="1242"/>
            <w:gridCol w:w="1134"/>
            <w:gridCol w:w="3402"/>
            <w:gridCol w:w="4536"/>
          </w:tblGrid>
        </w:tblGridChange>
      </w:tblGrid>
      <w:tr w:rsidR="008835FC" w14:paraId="3B220B50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 xml:space="preserve">, 3 </w:t>
      </w:r>
      <w:proofErr w:type="gramStart"/>
      <w:r>
        <w:rPr>
          <w:lang w:eastAsia="zh-CN"/>
        </w:rPr>
        <w:t>…..</w:t>
      </w:r>
      <w:proofErr w:type="gramEnd"/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3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proofErr w:type="spellStart"/>
            <w:r>
              <w:t>At&amp;T</w:t>
            </w:r>
            <w:proofErr w:type="spellEnd"/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D6948" w14:textId="77777777" w:rsidR="00820AE6" w:rsidRDefault="00820AE6">
      <w:r>
        <w:separator/>
      </w:r>
    </w:p>
  </w:endnote>
  <w:endnote w:type="continuationSeparator" w:id="0">
    <w:p w14:paraId="36487F75" w14:textId="77777777" w:rsidR="00820AE6" w:rsidRDefault="0082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DF74E" w14:textId="77777777" w:rsidR="00820AE6" w:rsidRDefault="00820AE6">
      <w:r>
        <w:separator/>
      </w:r>
    </w:p>
  </w:footnote>
  <w:footnote w:type="continuationSeparator" w:id="0">
    <w:p w14:paraId="37088516" w14:textId="77777777" w:rsidR="00820AE6" w:rsidRDefault="00820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0F34"/>
    <w:rsid w:val="003F04C7"/>
    <w:rsid w:val="003F268E"/>
    <w:rsid w:val="003F7142"/>
    <w:rsid w:val="003F7B3D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B0647"/>
    <w:rsid w:val="00CB4236"/>
    <w:rsid w:val="00CB5369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semiHidden/>
    <w:rsid w:val="00163676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3676"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8052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2</cp:revision>
  <cp:lastPrinted>2000-02-29T10:31:00Z</cp:lastPrinted>
  <dcterms:created xsi:type="dcterms:W3CDTF">2022-06-08T19:10:00Z</dcterms:created>
  <dcterms:modified xsi:type="dcterms:W3CDTF">2022-06-08T19:10:00Z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